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A39C" w14:textId="77777777" w:rsidR="000031DF" w:rsidRDefault="000031DF" w:rsidP="000031DF">
      <w:pPr>
        <w:pStyle w:val="Header"/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</w:p>
    <w:p w14:paraId="2B6625E8" w14:textId="5CDFFB6B" w:rsidR="00E02141" w:rsidRPr="004040A2" w:rsidRDefault="000031DF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>MEMO TO:</w:t>
      </w:r>
      <w:r w:rsidRPr="004040A2">
        <w:rPr>
          <w:sz w:val="20"/>
        </w:rPr>
        <w:tab/>
      </w:r>
      <w:r w:rsidR="00E02141" w:rsidRPr="004040A2">
        <w:rPr>
          <w:sz w:val="20"/>
        </w:rPr>
        <w:fldChar w:fldCharType="begin"/>
      </w:r>
      <w:r w:rsidR="00E02141" w:rsidRPr="004040A2">
        <w:rPr>
          <w:sz w:val="20"/>
        </w:rPr>
        <w:instrText xml:space="preserve"> MERGEFIELD Division_Engineer </w:instrText>
      </w:r>
      <w:r w:rsidR="00E02141" w:rsidRPr="004040A2">
        <w:rPr>
          <w:sz w:val="20"/>
        </w:rPr>
        <w:fldChar w:fldCharType="separate"/>
      </w:r>
      <w:r w:rsidR="008E7839">
        <w:rPr>
          <w:noProof/>
          <w:sz w:val="20"/>
        </w:rPr>
        <w:t>«Division_Engineer»</w:t>
      </w:r>
      <w:r w:rsidR="00E02141" w:rsidRPr="004040A2">
        <w:rPr>
          <w:noProof/>
          <w:sz w:val="20"/>
        </w:rPr>
        <w:fldChar w:fldCharType="end"/>
      </w:r>
      <w:r w:rsidR="00E02141" w:rsidRPr="004040A2">
        <w:rPr>
          <w:rStyle w:val="Hyperlink"/>
          <w:noProof/>
          <w:sz w:val="20"/>
          <w:u w:val="none"/>
        </w:rPr>
        <w:tab/>
      </w:r>
      <w:r w:rsidR="00E02141" w:rsidRPr="004040A2">
        <w:rPr>
          <w:sz w:val="20"/>
        </w:rPr>
        <w:fldChar w:fldCharType="begin"/>
      </w:r>
      <w:r w:rsidR="00E02141" w:rsidRPr="004040A2">
        <w:rPr>
          <w:sz w:val="20"/>
        </w:rPr>
        <w:instrText xml:space="preserve"> MERGEFIELD State_Construction_Engineer </w:instrText>
      </w:r>
      <w:r w:rsidR="00E02141" w:rsidRPr="004040A2">
        <w:rPr>
          <w:sz w:val="20"/>
        </w:rPr>
        <w:fldChar w:fldCharType="separate"/>
      </w:r>
      <w:r w:rsidR="008E7839">
        <w:rPr>
          <w:noProof/>
          <w:sz w:val="20"/>
        </w:rPr>
        <w:t>«State_Construction_Engineer»</w:t>
      </w:r>
      <w:r w:rsidR="00E02141" w:rsidRPr="004040A2">
        <w:rPr>
          <w:sz w:val="20"/>
        </w:rPr>
        <w:fldChar w:fldCharType="end"/>
      </w:r>
    </w:p>
    <w:p w14:paraId="08C8FB7E" w14:textId="3D14F2DB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State_Traffic_Management_Engineer </w:instrText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«State_Traffic_Management_Engineer»</w:t>
      </w:r>
      <w:r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State_Location__Surveys_Engineer </w:instrText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«State_Location__Surveys_Engineer»</w:t>
      </w:r>
      <w:r w:rsidRPr="004040A2">
        <w:rPr>
          <w:sz w:val="20"/>
        </w:rPr>
        <w:fldChar w:fldCharType="end"/>
      </w:r>
    </w:p>
    <w:p w14:paraId="2164CBD2" w14:textId="63093263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State_Hydraulics_Engineer </w:instrText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«State_Hydraulics_Engineer»</w:t>
      </w:r>
      <w:r w:rsidRPr="004040A2">
        <w:rPr>
          <w:sz w:val="20"/>
        </w:rPr>
        <w:fldChar w:fldCharType="end"/>
      </w:r>
      <w:r w:rsidRPr="004040A2">
        <w:rPr>
          <w:sz w:val="20"/>
        </w:rPr>
        <w:tab/>
        <w:t>Amity Little</w:t>
      </w:r>
    </w:p>
    <w:p w14:paraId="32EBEFDC" w14:textId="4B02F4D6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State_Roadway_Design_Engineer </w:instrText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«State_Roadway_Design_Engineer»</w:t>
      </w:r>
      <w:r w:rsidRPr="004040A2">
        <w:rPr>
          <w:noProof/>
          <w:sz w:val="20"/>
        </w:rPr>
        <w:fldChar w:fldCharType="end"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</w:p>
    <w:p w14:paraId="7DA18332" w14:textId="467585A9" w:rsidR="000031DF" w:rsidRPr="004040A2" w:rsidRDefault="00EC7E59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hyperlink r:id="rId10" w:history="1">
        <w:r w:rsidR="000031DF" w:rsidRPr="004040A2">
          <w:rPr>
            <w:rStyle w:val="Hyperlink"/>
            <w:noProof/>
            <w:sz w:val="20"/>
          </w:rPr>
          <w:fldChar w:fldCharType="begin">
            <w:ffData>
              <w:name w:val="Text14"/>
              <w:enabled/>
              <w:calcOnExit w:val="0"/>
              <w:textInput>
                <w:default w:val="FHWA Area Engineer"/>
              </w:textInput>
            </w:ffData>
          </w:fldChar>
        </w:r>
        <w:r w:rsidR="000031DF" w:rsidRPr="004040A2">
          <w:rPr>
            <w:rStyle w:val="Hyperlink"/>
            <w:noProof/>
            <w:sz w:val="20"/>
          </w:rPr>
          <w:instrText xml:space="preserve"> FORMTEXT </w:instrText>
        </w:r>
        <w:r w:rsidR="000031DF" w:rsidRPr="004040A2">
          <w:rPr>
            <w:rStyle w:val="Hyperlink"/>
            <w:noProof/>
            <w:sz w:val="20"/>
          </w:rPr>
        </w:r>
        <w:r w:rsidR="000031DF" w:rsidRPr="004040A2">
          <w:rPr>
            <w:rStyle w:val="Hyperlink"/>
            <w:noProof/>
            <w:sz w:val="20"/>
          </w:rPr>
          <w:fldChar w:fldCharType="separate"/>
        </w:r>
        <w:r w:rsidR="008E7839">
          <w:rPr>
            <w:rStyle w:val="Hyperlink"/>
            <w:noProof/>
            <w:sz w:val="20"/>
          </w:rPr>
          <w:t>FHWA Area Engineer</w:t>
        </w:r>
        <w:r w:rsidR="000031DF" w:rsidRPr="004040A2">
          <w:rPr>
            <w:rStyle w:val="Hyperlink"/>
            <w:noProof/>
            <w:sz w:val="20"/>
          </w:rPr>
          <w:fldChar w:fldCharType="end"/>
        </w:r>
      </w:hyperlink>
      <w:r w:rsidR="000031DF" w:rsidRPr="004040A2">
        <w:rPr>
          <w:sz w:val="20"/>
        </w:rPr>
        <w:t xml:space="preserve"> </w:t>
      </w:r>
      <w:r w:rsidR="000031DF" w:rsidRPr="004040A2">
        <w:rPr>
          <w:color w:val="FF0000"/>
          <w:sz w:val="20"/>
        </w:rPr>
        <w:t>(</w:t>
      </w:r>
      <w:r w:rsidR="00533B05" w:rsidRPr="004040A2">
        <w:rPr>
          <w:color w:val="FF0000"/>
          <w:sz w:val="20"/>
        </w:rPr>
        <w:t>If</w:t>
      </w:r>
      <w:r w:rsidR="000031DF" w:rsidRPr="004040A2">
        <w:rPr>
          <w:color w:val="FF0000"/>
          <w:sz w:val="20"/>
        </w:rPr>
        <w:t xml:space="preserve"> oversight required)</w:t>
      </w:r>
    </w:p>
    <w:p w14:paraId="38331764" w14:textId="77777777" w:rsidR="000031DF" w:rsidRPr="004040A2" w:rsidRDefault="000031DF" w:rsidP="00EC7E5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04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B15257B" w14:textId="7EB996B7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FROM: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="00FA39A2" w:rsidRPr="004040A2">
        <w:rPr>
          <w:sz w:val="20"/>
        </w:rPr>
        <w:t>Project Lead</w:t>
      </w:r>
    </w:p>
    <w:p w14:paraId="11F15FB2" w14:textId="77777777" w:rsidR="003D33E4" w:rsidRPr="004040A2" w:rsidRDefault="003D33E4" w:rsidP="003D33E4">
      <w:pPr>
        <w:rPr>
          <w:sz w:val="20"/>
        </w:rPr>
      </w:pPr>
    </w:p>
    <w:p w14:paraId="73F0E9CE" w14:textId="1163C8AA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DATE: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DATE  \@ "MMMM d, yyyy"  \* MERGEFORMAT </w:instrText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July 10, 2025</w:t>
      </w:r>
      <w:r w:rsidRPr="004040A2">
        <w:rPr>
          <w:sz w:val="20"/>
        </w:rPr>
        <w:fldChar w:fldCharType="end"/>
      </w:r>
    </w:p>
    <w:p w14:paraId="7C46823D" w14:textId="77777777" w:rsidR="003D33E4" w:rsidRPr="004040A2" w:rsidRDefault="003D33E4" w:rsidP="003D33E4">
      <w:pPr>
        <w:rPr>
          <w:sz w:val="20"/>
        </w:rPr>
      </w:pPr>
    </w:p>
    <w:p w14:paraId="37FF487C" w14:textId="2D3815FF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SUBJECT:</w:t>
      </w:r>
      <w:r w:rsidRPr="004040A2">
        <w:rPr>
          <w:sz w:val="20"/>
        </w:rPr>
        <w:tab/>
        <w:t xml:space="preserve">       Project </w:t>
      </w: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WBS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(</w:t>
      </w:r>
      <w:r w:rsidRPr="004040A2">
        <w:rPr>
          <w:sz w:val="20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0" w:name="Text3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TIP</w:t>
      </w:r>
      <w:r w:rsidRPr="004040A2">
        <w:rPr>
          <w:sz w:val="20"/>
        </w:rPr>
        <w:fldChar w:fldCharType="end"/>
      </w:r>
      <w:bookmarkEnd w:id="0"/>
      <w:r w:rsidRPr="004040A2">
        <w:rPr>
          <w:sz w:val="20"/>
        </w:rPr>
        <w:t xml:space="preserve">) </w:t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1"/>
      <w:r w:rsidRPr="004040A2">
        <w:rPr>
          <w:sz w:val="20"/>
        </w:rPr>
        <w:t xml:space="preserve"> County</w:t>
      </w:r>
    </w:p>
    <w:p w14:paraId="578C8D4B" w14:textId="00CCFAFC" w:rsidR="003D33E4" w:rsidRPr="004040A2" w:rsidRDefault="003D33E4" w:rsidP="003D33E4">
      <w:pPr>
        <w:tabs>
          <w:tab w:val="left" w:pos="1890"/>
        </w:tabs>
        <w:rPr>
          <w:sz w:val="20"/>
        </w:rPr>
      </w:pPr>
      <w:r w:rsidRPr="004040A2">
        <w:rPr>
          <w:sz w:val="20"/>
        </w:rPr>
        <w:t xml:space="preserve">                                 </w:t>
      </w:r>
      <w:r w:rsidR="00E02141">
        <w:rPr>
          <w:sz w:val="20"/>
        </w:rPr>
        <w:t xml:space="preserve">   </w:t>
      </w:r>
      <w:r w:rsidRPr="004040A2">
        <w:rPr>
          <w:sz w:val="20"/>
        </w:rPr>
        <w:t xml:space="preserve">F. A. Project </w:t>
      </w:r>
      <w:bookmarkStart w:id="2" w:name="Text20"/>
      <w:r w:rsidRPr="004040A2">
        <w:rPr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2"/>
    </w:p>
    <w:p w14:paraId="461564B1" w14:textId="3E4A0268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Project Description</w:t>
      </w:r>
      <w:r w:rsidRPr="004040A2">
        <w:rPr>
          <w:sz w:val="20"/>
        </w:rPr>
        <w:fldChar w:fldCharType="end"/>
      </w:r>
    </w:p>
    <w:p w14:paraId="3DC4AA1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3CBE6C15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0"/>
          <w:u w:val="single"/>
        </w:rPr>
      </w:pPr>
      <w:r w:rsidRPr="004040A2">
        <w:rPr>
          <w:b/>
          <w:sz w:val="20"/>
          <w:u w:val="single"/>
        </w:rPr>
        <w:t>Construction Revision</w:t>
      </w:r>
    </w:p>
    <w:p w14:paraId="704523C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77AE522" w14:textId="23A0929F" w:rsidR="00B965A9" w:rsidRPr="004040A2" w:rsidRDefault="00B965A9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is to advise that a Construction Revision has been made to the plans </w:t>
      </w:r>
      <w:proofErr w:type="gramStart"/>
      <w:r w:rsidRPr="004040A2">
        <w:rPr>
          <w:sz w:val="20"/>
        </w:rPr>
        <w:t>as a result of</w:t>
      </w:r>
      <w:proofErr w:type="gramEnd"/>
      <w:r w:rsidRPr="004040A2">
        <w:rPr>
          <w:sz w:val="20"/>
        </w:rPr>
        <w:t xml:space="preserve"> coordination with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3"/>
      <w:r w:rsidRPr="004040A2">
        <w:rPr>
          <w:sz w:val="20"/>
        </w:rPr>
        <w:t xml:space="preserve">.  This coordination began on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.  Plan Sheet(s)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has(have) been modified.  </w:t>
      </w:r>
      <w:bookmarkStart w:id="4" w:name="_Hlk32999871"/>
      <w:r w:rsidRPr="004040A2">
        <w:rPr>
          <w:sz w:val="20"/>
        </w:rPr>
        <w:t>Records and Documents Management will upload the plans to the project construction team site and distribute this letter with hard copies attached.</w:t>
      </w:r>
      <w:r w:rsidR="00112528" w:rsidRPr="004040A2">
        <w:rPr>
          <w:sz w:val="20"/>
        </w:rPr>
        <w:t xml:space="preserve">  The PDFs and corresponding MicroStation design files are available on SharePoint in the following location:</w:t>
      </w:r>
    </w:p>
    <w:p w14:paraId="30B520CB" w14:textId="77777777" w:rsidR="003D33E4" w:rsidRPr="003F4826" w:rsidRDefault="003D33E4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16"/>
          <w:szCs w:val="16"/>
        </w:rPr>
      </w:pPr>
    </w:p>
    <w:p w14:paraId="2FB7E49D" w14:textId="573E9773" w:rsidR="00112528" w:rsidRPr="004040A2" w:rsidRDefault="00112528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Link to files on SharePoint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 </w:t>
      </w:r>
      <w:r w:rsidRPr="004040A2">
        <w:rPr>
          <w:b/>
          <w:i/>
          <w:sz w:val="20"/>
        </w:rPr>
        <w:t>(Hyperlink this field to the SharePoint location.)</w:t>
      </w:r>
    </w:p>
    <w:bookmarkEnd w:id="4"/>
    <w:p w14:paraId="3CCA1ED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7E3D4E6" w14:textId="26D5EBBE" w:rsidR="000031DF" w:rsidRDefault="00F52ADC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F52ADC">
        <w:rPr>
          <w:sz w:val="20"/>
        </w:rPr>
        <w:t>This revision will not add new pay items to the contract; however, existing pay item quantities are affected as shown in Attachment “A”.</w:t>
      </w:r>
    </w:p>
    <w:p w14:paraId="77C19948" w14:textId="77777777" w:rsidR="00F52ADC" w:rsidRPr="003F4826" w:rsidRDefault="00F52ADC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16"/>
          <w:szCs w:val="16"/>
        </w:rPr>
      </w:pPr>
    </w:p>
    <w:p w14:paraId="4A6B285D" w14:textId="2FBA5BA5" w:rsidR="000031DF" w:rsidRPr="004040A2" w:rsidRDefault="009B26C9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revision consists of </w:t>
      </w:r>
      <w:r w:rsidR="000031DF" w:rsidRPr="004040A2">
        <w:rPr>
          <w:sz w:val="20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r w:rsidRPr="004040A2">
        <w:rPr>
          <w:sz w:val="20"/>
        </w:rPr>
        <w:t>.</w:t>
      </w:r>
      <w:r w:rsidR="000031DF" w:rsidRPr="004040A2">
        <w:rPr>
          <w:sz w:val="20"/>
        </w:rPr>
        <w:tab/>
      </w:r>
    </w:p>
    <w:p w14:paraId="0BF8431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E3291E3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Please call me if you need more information.</w:t>
      </w:r>
    </w:p>
    <w:p w14:paraId="051384B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8D70C63" w14:textId="56307C29" w:rsidR="000031DF" w:rsidRPr="004040A2" w:rsidRDefault="00112528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="000031DF" w:rsidRPr="004040A2">
        <w:rPr>
          <w:sz w:val="20"/>
        </w:rPr>
        <w:t>/</w:t>
      </w:r>
      <w:r w:rsidR="000031DF"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8E7839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bookmarkEnd w:id="5"/>
    </w:p>
    <w:p w14:paraId="4D031CBD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B72524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Attachment/Enclosure</w:t>
      </w:r>
    </w:p>
    <w:p w14:paraId="3BCB62E8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E1A3529" w14:textId="77777777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bookmarkStart w:id="6" w:name="_Hlk109293692"/>
      <w:proofErr w:type="spellStart"/>
      <w:r w:rsidRPr="001B4A4A">
        <w:rPr>
          <w:sz w:val="20"/>
        </w:rPr>
        <w:t>ec</w:t>
      </w:r>
      <w:proofErr w:type="spellEnd"/>
      <w:r w:rsidRPr="001B4A4A">
        <w:rPr>
          <w:sz w:val="20"/>
        </w:rPr>
        <w:t>:</w:t>
      </w:r>
      <w:r w:rsidRPr="001B4A4A">
        <w:rPr>
          <w:sz w:val="20"/>
        </w:rPr>
        <w:tab/>
      </w:r>
      <w:hyperlink r:id="rId11" w:history="1">
        <w:r w:rsidRPr="001B4A4A">
          <w:rPr>
            <w:rStyle w:val="Hyperlink"/>
            <w:sz w:val="20"/>
          </w:rPr>
          <w:t>printshopccb@ncdot.gov</w:t>
        </w:r>
      </w:hyperlink>
    </w:p>
    <w:p w14:paraId="6E761E9D" w14:textId="64D4AAFA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  <w:t>M</w:t>
      </w:r>
      <w:r w:rsidR="007A796B">
        <w:rPr>
          <w:sz w:val="20"/>
        </w:rPr>
        <w:t>alcolm J. Bell</w:t>
      </w:r>
    </w:p>
    <w:p w14:paraId="44815A21" w14:textId="116065FF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2" w:history="1">
        <w:r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Resident Engineer"/>
              </w:textInput>
            </w:ffData>
          </w:fldChar>
        </w:r>
        <w:r w:rsidRPr="001B4A4A">
          <w:rPr>
            <w:rStyle w:val="Hyperlink"/>
            <w:sz w:val="20"/>
          </w:rPr>
          <w:instrText xml:space="preserve"> FORMTEXT </w:instrText>
        </w:r>
        <w:r w:rsidRPr="001B4A4A">
          <w:rPr>
            <w:rStyle w:val="Hyperlink"/>
            <w:sz w:val="20"/>
          </w:rPr>
        </w:r>
        <w:r w:rsidRPr="001B4A4A">
          <w:rPr>
            <w:rStyle w:val="Hyperlink"/>
            <w:sz w:val="20"/>
          </w:rPr>
          <w:fldChar w:fldCharType="separate"/>
        </w:r>
        <w:r w:rsidR="008E7839">
          <w:rPr>
            <w:rStyle w:val="Hyperlink"/>
            <w:noProof/>
            <w:sz w:val="20"/>
          </w:rPr>
          <w:t>Resident Engineer</w:t>
        </w:r>
        <w:r w:rsidRPr="001B4A4A">
          <w:rPr>
            <w:rStyle w:val="Hyperlink"/>
            <w:sz w:val="20"/>
          </w:rPr>
          <w:fldChar w:fldCharType="end"/>
        </w:r>
      </w:hyperlink>
    </w:p>
    <w:p w14:paraId="316B8FD0" w14:textId="390A70FD" w:rsidR="003F4826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3" w:history="1">
        <w:r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Area Construction Engineer"/>
              </w:textInput>
            </w:ffData>
          </w:fldChar>
        </w:r>
        <w:r w:rsidRPr="001B4A4A">
          <w:rPr>
            <w:rStyle w:val="Hyperlink"/>
            <w:sz w:val="20"/>
          </w:rPr>
          <w:instrText xml:space="preserve"> FORMTEXT </w:instrText>
        </w:r>
        <w:r w:rsidRPr="001B4A4A">
          <w:rPr>
            <w:rStyle w:val="Hyperlink"/>
            <w:sz w:val="20"/>
          </w:rPr>
        </w:r>
        <w:r w:rsidRPr="001B4A4A">
          <w:rPr>
            <w:rStyle w:val="Hyperlink"/>
            <w:sz w:val="20"/>
          </w:rPr>
          <w:fldChar w:fldCharType="separate"/>
        </w:r>
        <w:r w:rsidR="008E7839">
          <w:rPr>
            <w:rStyle w:val="Hyperlink"/>
            <w:noProof/>
            <w:sz w:val="20"/>
          </w:rPr>
          <w:t>Area Construction Engineer</w:t>
        </w:r>
        <w:r w:rsidRPr="001B4A4A">
          <w:rPr>
            <w:rStyle w:val="Hyperlink"/>
            <w:sz w:val="20"/>
          </w:rPr>
          <w:fldChar w:fldCharType="end"/>
        </w:r>
      </w:hyperlink>
      <w:bookmarkEnd w:id="6"/>
      <w:r w:rsidRPr="004040A2">
        <w:rPr>
          <w:sz w:val="20"/>
        </w:rPr>
        <w:tab/>
      </w:r>
    </w:p>
    <w:p w14:paraId="76B501E3" w14:textId="7FBBC5EB" w:rsidR="005C0EC1" w:rsidRPr="004040A2" w:rsidRDefault="005C0EC1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"Assistant_State_Hydraulic_Engineer" </w:instrText>
      </w:r>
      <w:r>
        <w:rPr>
          <w:sz w:val="20"/>
        </w:rPr>
        <w:fldChar w:fldCharType="separate"/>
      </w:r>
      <w:r>
        <w:rPr>
          <w:noProof/>
          <w:sz w:val="20"/>
        </w:rPr>
        <w:t>«Assistant_State_Hydraulic_Engineer»</w:t>
      </w:r>
      <w:r>
        <w:rPr>
          <w:sz w:val="20"/>
        </w:rPr>
        <w:fldChar w:fldCharType="end"/>
      </w:r>
    </w:p>
    <w:p w14:paraId="0678E0A7" w14:textId="77777777" w:rsidR="003F4826" w:rsidRPr="004040A2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i/>
          <w:sz w:val="20"/>
        </w:rPr>
      </w:pPr>
      <w:r w:rsidRPr="004040A2">
        <w:rPr>
          <w:sz w:val="20"/>
        </w:rPr>
        <w:tab/>
      </w:r>
    </w:p>
    <w:p w14:paraId="664F2216" w14:textId="77777777" w:rsidR="003F4826" w:rsidRDefault="003F4826" w:rsidP="003F4826">
      <w:pPr>
        <w:rPr>
          <w:sz w:val="20"/>
        </w:rPr>
      </w:pPr>
      <w:r w:rsidRPr="004040A2">
        <w:rPr>
          <w:sz w:val="20"/>
        </w:rPr>
        <w:t>Print Distribution:   Normal</w:t>
      </w:r>
    </w:p>
    <w:p w14:paraId="04DB8169" w14:textId="77777777" w:rsidR="003F4826" w:rsidRPr="004040A2" w:rsidRDefault="003F4826" w:rsidP="003F4826">
      <w:pPr>
        <w:rPr>
          <w:sz w:val="20"/>
        </w:rPr>
      </w:pPr>
    </w:p>
    <w:p w14:paraId="74003D55" w14:textId="77777777" w:rsidR="003F4826" w:rsidRPr="001B4A4A" w:rsidRDefault="003F4826" w:rsidP="003F4826">
      <w:pPr>
        <w:rPr>
          <w:rStyle w:val="Hyperlink"/>
          <w:bCs/>
          <w:i/>
          <w:iCs/>
          <w:sz w:val="20"/>
        </w:rPr>
      </w:pPr>
      <w:r w:rsidRPr="001B4A4A">
        <w:rPr>
          <w:i/>
          <w:iCs/>
          <w:color w:val="FF0000"/>
          <w:sz w:val="20"/>
        </w:rPr>
        <w:t xml:space="preserve">On Centrally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the final construction revision letter to Records and Document Management by submitting an email to </w:t>
      </w:r>
      <w:r w:rsidRPr="001B4A4A">
        <w:rPr>
          <w:b/>
          <w:bCs/>
          <w:i/>
          <w:iCs/>
          <w:color w:val="FF0000"/>
          <w:sz w:val="20"/>
        </w:rPr>
        <w:t>printshopccb@ncdot.gov</w:t>
      </w:r>
      <w:r w:rsidRPr="001B4A4A">
        <w:rPr>
          <w:i/>
          <w:iCs/>
          <w:color w:val="FF0000"/>
          <w:sz w:val="20"/>
        </w:rPr>
        <w:t xml:space="preserve"> and copying the Division Representative. On Division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all documentation to the Division </w:t>
      </w:r>
      <w:r w:rsidRPr="001B4A4A">
        <w:rPr>
          <w:i/>
          <w:iCs/>
          <w:color w:val="FF0000"/>
          <w:sz w:val="20"/>
        </w:rPr>
        <w:lastRenderedPageBreak/>
        <w:t>Proposals Engineer</w:t>
      </w:r>
      <w:r w:rsidRPr="001B4A4A">
        <w:rPr>
          <w:sz w:val="20"/>
        </w:rPr>
        <w:t xml:space="preserve">. </w:t>
      </w:r>
      <w:r w:rsidRPr="001B4A4A">
        <w:rPr>
          <w:b/>
          <w:i/>
          <w:iCs/>
          <w:color w:val="FF0000"/>
          <w:sz w:val="20"/>
        </w:rPr>
        <w:t xml:space="preserve">NOTE: FOR DISTRIBUTION GUIDANCE, SEE NCDOT CONSTRUCTION REVISION GUIDANCE MEMO DATED 2/11/2021. </w:t>
      </w:r>
      <w:hyperlink r:id="rId14" w:history="1">
        <w:r w:rsidRPr="001B4A4A">
          <w:rPr>
            <w:rStyle w:val="Hyperlink"/>
            <w:bCs/>
            <w:i/>
            <w:iCs/>
            <w:sz w:val="20"/>
          </w:rPr>
          <w:t xml:space="preserve"> </w:t>
        </w:r>
        <w:bookmarkStart w:id="7" w:name="_Hlk103243596"/>
        <w:r w:rsidRPr="001B4A4A">
          <w:rPr>
            <w:rStyle w:val="Hyperlink"/>
            <w:bCs/>
            <w:i/>
            <w:iCs/>
            <w:sz w:val="20"/>
          </w:rPr>
          <w:t>LINK</w:t>
        </w:r>
        <w:bookmarkEnd w:id="7"/>
      </w:hyperlink>
    </w:p>
    <w:p w14:paraId="502840E5" w14:textId="334E78AB" w:rsidR="00D85EE8" w:rsidRDefault="00D85EE8" w:rsidP="000031DF">
      <w:pPr>
        <w:rPr>
          <w:sz w:val="22"/>
          <w:szCs w:val="22"/>
        </w:rPr>
      </w:pPr>
    </w:p>
    <w:p w14:paraId="6AB38544" w14:textId="77777777" w:rsidR="0086421E" w:rsidRDefault="0086421E" w:rsidP="0086421E">
      <w:pPr>
        <w:rPr>
          <w:b/>
          <w:color w:val="FF0000"/>
          <w:sz w:val="22"/>
          <w:szCs w:val="22"/>
        </w:rPr>
      </w:pPr>
    </w:p>
    <w:p w14:paraId="20878C81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ATTACHMENT - A</w:t>
      </w:r>
    </w:p>
    <w:p w14:paraId="0B2602EA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CONSTRUCTION REVISION ESTIMATE</w:t>
      </w:r>
    </w:p>
    <w:p w14:paraId="4C4A7A83" w14:textId="77777777" w:rsidR="000031DF" w:rsidRDefault="000031DF" w:rsidP="000031DF">
      <w:pPr>
        <w:keepNext/>
        <w:keepLines/>
        <w:jc w:val="center"/>
        <w:rPr>
          <w:rFonts w:ascii="Arial" w:hAnsi="Arial"/>
          <w:sz w:val="16"/>
        </w:rPr>
      </w:pPr>
    </w:p>
    <w:tbl>
      <w:tblPr>
        <w:tblW w:w="9930" w:type="dxa"/>
        <w:tblInd w:w="-16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6382"/>
      </w:tblGrid>
      <w:tr w:rsidR="000031DF" w:rsidRPr="00A00DEC" w14:paraId="303CDF60" w14:textId="77777777" w:rsidTr="00D86C41">
        <w:trPr>
          <w:cantSplit/>
          <w:trHeight w:val="251"/>
        </w:trPr>
        <w:tc>
          <w:tcPr>
            <w:tcW w:w="354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04AD392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</w:p>
          <w:p w14:paraId="31A37C07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  <w:r w:rsidRPr="00A00DEC">
              <w:rPr>
                <w:rFonts w:ascii="Arial" w:hAnsi="Arial"/>
                <w:b/>
                <w:snapToGrid w:val="0"/>
                <w:sz w:val="20"/>
              </w:rPr>
              <w:t xml:space="preserve">DESCRIPTION &amp; LOCATION: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67D9F946" w14:textId="77777777" w:rsidR="000031DF" w:rsidRPr="00A00DEC" w:rsidRDefault="000031DF" w:rsidP="00D86C41">
            <w:pPr>
              <w:pStyle w:val="BodyTextIndent"/>
              <w:keepNext/>
              <w:keepLines/>
              <w:rPr>
                <w:rFonts w:ascii="Arial" w:hAnsi="Arial"/>
                <w:b w:val="0"/>
                <w:snapToGrid w:val="0"/>
                <w:sz w:val="20"/>
              </w:rPr>
            </w:pPr>
            <w:r w:rsidRPr="00A00DEC">
              <w:rPr>
                <w:rFonts w:ascii="Arial" w:hAnsi="Arial"/>
                <w:snapToGrid w:val="0"/>
                <w:sz w:val="20"/>
              </w:rPr>
              <w:t xml:space="preserve"> </w:t>
            </w:r>
          </w:p>
        </w:tc>
      </w:tr>
      <w:tr w:rsidR="000031DF" w:rsidRPr="00A00DEC" w14:paraId="28D604A8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A5243C3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COUNTY: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0FE5A2C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D3F725E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7D5D20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TIP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256A6207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3675F7" w:rsidRPr="00A00DEC" w14:paraId="64C19777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137976" w14:textId="77777777" w:rsidR="003675F7" w:rsidRDefault="003675F7" w:rsidP="00D86C41">
            <w:pPr>
              <w:pStyle w:val="BodyTex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STATE PROJECT NO.: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4275A57" w14:textId="77777777" w:rsidR="003675F7" w:rsidRPr="00A00DEC" w:rsidRDefault="003675F7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68B8AC4D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DCA497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F. A. PROJECT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8A3386E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4391848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B6E5BC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LENGTH PROJECT: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76981604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CF48E2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96DAAE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DATE:  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502DA8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4CFF2FD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p w14:paraId="33BA69FE" w14:textId="2303ADB7" w:rsidR="00263020" w:rsidRDefault="00263020" w:rsidP="000031DF">
      <w:pPr>
        <w:rPr>
          <w:b/>
          <w:sz w:val="22"/>
          <w:u w:val="single"/>
        </w:rPr>
      </w:pPr>
    </w:p>
    <w:tbl>
      <w:tblPr>
        <w:tblW w:w="92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5695"/>
        <w:gridCol w:w="2430"/>
      </w:tblGrid>
      <w:tr w:rsidR="00304D2E" w:rsidRPr="00844853" w14:paraId="538F2953" w14:textId="77777777" w:rsidTr="00FE7328">
        <w:trPr>
          <w:trHeight w:val="823"/>
        </w:trPr>
        <w:tc>
          <w:tcPr>
            <w:tcW w:w="1122" w:type="dxa"/>
          </w:tcPr>
          <w:p w14:paraId="34F20111" w14:textId="77777777" w:rsidR="00304D2E" w:rsidRDefault="00304D2E" w:rsidP="00FE7328">
            <w:pPr>
              <w:pStyle w:val="Heading1"/>
              <w:keepLines/>
              <w:rPr>
                <w:rFonts w:ascii="Arial" w:hAnsi="Arial"/>
              </w:rPr>
            </w:pPr>
          </w:p>
          <w:p w14:paraId="431FA891" w14:textId="77777777" w:rsidR="00304D2E" w:rsidRDefault="00304D2E" w:rsidP="00FE7328">
            <w:pPr>
              <w:pStyle w:val="Heading1"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Pr="00844853">
              <w:rPr>
                <w:rFonts w:ascii="Arial" w:hAnsi="Arial"/>
                <w:sz w:val="20"/>
              </w:rPr>
              <w:t>ECTION</w:t>
            </w:r>
          </w:p>
          <w:p w14:paraId="30928FC7" w14:textId="77777777" w:rsidR="00304D2E" w:rsidRDefault="00304D2E" w:rsidP="00FE7328">
            <w:pPr>
              <w:keepNext/>
              <w:keepLines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695" w:type="dxa"/>
          </w:tcPr>
          <w:p w14:paraId="01A29B9D" w14:textId="77777777" w:rsidR="00304D2E" w:rsidRDefault="00304D2E" w:rsidP="00FE7328">
            <w:pPr>
              <w:pStyle w:val="Heading1"/>
              <w:keepLines/>
              <w:rPr>
                <w:rFonts w:ascii="Arial" w:hAnsi="Arial"/>
              </w:rPr>
            </w:pPr>
          </w:p>
          <w:p w14:paraId="5638931A" w14:textId="77777777" w:rsidR="00304D2E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DESCRIPTION</w:t>
            </w:r>
          </w:p>
        </w:tc>
        <w:tc>
          <w:tcPr>
            <w:tcW w:w="2430" w:type="dxa"/>
          </w:tcPr>
          <w:p w14:paraId="537027B5" w14:textId="77777777" w:rsidR="00304D2E" w:rsidRPr="00AD51A8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</w:p>
          <w:p w14:paraId="10B03934" w14:textId="77777777" w:rsidR="00304D2E" w:rsidRPr="00AD51A8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 w:rsidRPr="00AD51A8">
              <w:rPr>
                <w:rFonts w:ascii="Arial" w:hAnsi="Arial"/>
              </w:rPr>
              <w:t>DIFFERENCE</w:t>
            </w:r>
          </w:p>
        </w:tc>
      </w:tr>
      <w:tr w:rsidR="00304D2E" w14:paraId="687754FE" w14:textId="77777777" w:rsidTr="00FE7328">
        <w:trPr>
          <w:trHeight w:val="234"/>
        </w:trPr>
        <w:tc>
          <w:tcPr>
            <w:tcW w:w="1122" w:type="dxa"/>
          </w:tcPr>
          <w:p w14:paraId="36314027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A76DA55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CA2B144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B7F19A2" w14:textId="77777777" w:rsidTr="00FE7328">
        <w:trPr>
          <w:trHeight w:val="234"/>
        </w:trPr>
        <w:tc>
          <w:tcPr>
            <w:tcW w:w="1122" w:type="dxa"/>
          </w:tcPr>
          <w:p w14:paraId="45048591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984D7BA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854E26B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AF295B7" w14:textId="77777777" w:rsidTr="00FE7328">
        <w:trPr>
          <w:trHeight w:val="234"/>
        </w:trPr>
        <w:tc>
          <w:tcPr>
            <w:tcW w:w="1122" w:type="dxa"/>
          </w:tcPr>
          <w:p w14:paraId="660731D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D10FF9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029496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F79C0D9" w14:textId="77777777" w:rsidTr="00FE7328">
        <w:trPr>
          <w:trHeight w:val="234"/>
        </w:trPr>
        <w:tc>
          <w:tcPr>
            <w:tcW w:w="1122" w:type="dxa"/>
          </w:tcPr>
          <w:p w14:paraId="2766736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06551A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9F9CEA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F1795A0" w14:textId="77777777" w:rsidTr="00FE7328">
        <w:trPr>
          <w:trHeight w:val="234"/>
        </w:trPr>
        <w:tc>
          <w:tcPr>
            <w:tcW w:w="1122" w:type="dxa"/>
          </w:tcPr>
          <w:p w14:paraId="6CE8190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F15E7D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66C983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7405F44" w14:textId="77777777" w:rsidTr="00FE7328">
        <w:trPr>
          <w:trHeight w:val="234"/>
        </w:trPr>
        <w:tc>
          <w:tcPr>
            <w:tcW w:w="1122" w:type="dxa"/>
          </w:tcPr>
          <w:p w14:paraId="36D3DE5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905607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E5252D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68E5742" w14:textId="77777777" w:rsidTr="00FE7328">
        <w:trPr>
          <w:trHeight w:val="234"/>
        </w:trPr>
        <w:tc>
          <w:tcPr>
            <w:tcW w:w="1122" w:type="dxa"/>
          </w:tcPr>
          <w:p w14:paraId="1B937BC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4009DD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6B345E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0B59809" w14:textId="77777777" w:rsidTr="00FE7328">
        <w:trPr>
          <w:trHeight w:val="234"/>
        </w:trPr>
        <w:tc>
          <w:tcPr>
            <w:tcW w:w="1122" w:type="dxa"/>
          </w:tcPr>
          <w:p w14:paraId="5DB667B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9B621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B3DE63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9FD6140" w14:textId="77777777" w:rsidTr="00FE7328">
        <w:trPr>
          <w:trHeight w:val="234"/>
        </w:trPr>
        <w:tc>
          <w:tcPr>
            <w:tcW w:w="1122" w:type="dxa"/>
          </w:tcPr>
          <w:p w14:paraId="419652C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EF1AC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881E36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656E12B1" w14:textId="77777777" w:rsidTr="00FE7328">
        <w:trPr>
          <w:trHeight w:val="234"/>
        </w:trPr>
        <w:tc>
          <w:tcPr>
            <w:tcW w:w="1122" w:type="dxa"/>
          </w:tcPr>
          <w:p w14:paraId="588899A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B7ABD5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EBE4BC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7CF4767C" w14:textId="77777777" w:rsidTr="00FE7328">
        <w:trPr>
          <w:trHeight w:val="234"/>
        </w:trPr>
        <w:tc>
          <w:tcPr>
            <w:tcW w:w="1122" w:type="dxa"/>
          </w:tcPr>
          <w:p w14:paraId="4AD004D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9558AB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1B7383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C5260E0" w14:textId="77777777" w:rsidTr="00FE7328">
        <w:trPr>
          <w:trHeight w:val="234"/>
        </w:trPr>
        <w:tc>
          <w:tcPr>
            <w:tcW w:w="1122" w:type="dxa"/>
          </w:tcPr>
          <w:p w14:paraId="4972717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677331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5F03C9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380EBA9" w14:textId="77777777" w:rsidTr="00FE7328">
        <w:trPr>
          <w:trHeight w:val="234"/>
        </w:trPr>
        <w:tc>
          <w:tcPr>
            <w:tcW w:w="1122" w:type="dxa"/>
          </w:tcPr>
          <w:p w14:paraId="0F5B454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B7E38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45888B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C994533" w14:textId="77777777" w:rsidTr="00FE7328">
        <w:trPr>
          <w:trHeight w:val="234"/>
        </w:trPr>
        <w:tc>
          <w:tcPr>
            <w:tcW w:w="1122" w:type="dxa"/>
          </w:tcPr>
          <w:p w14:paraId="03DD618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EF3352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34C2E4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27C2C3C" w14:textId="77777777" w:rsidTr="00FE7328">
        <w:trPr>
          <w:trHeight w:val="234"/>
        </w:trPr>
        <w:tc>
          <w:tcPr>
            <w:tcW w:w="1122" w:type="dxa"/>
          </w:tcPr>
          <w:p w14:paraId="6F00675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89DF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D5EA21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228148C" w14:textId="77777777" w:rsidTr="00FE7328">
        <w:trPr>
          <w:trHeight w:val="234"/>
        </w:trPr>
        <w:tc>
          <w:tcPr>
            <w:tcW w:w="1122" w:type="dxa"/>
          </w:tcPr>
          <w:p w14:paraId="10B9CD4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30490E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136E62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1C96C52" w14:textId="77777777" w:rsidTr="00FE7328">
        <w:trPr>
          <w:trHeight w:val="234"/>
        </w:trPr>
        <w:tc>
          <w:tcPr>
            <w:tcW w:w="1122" w:type="dxa"/>
          </w:tcPr>
          <w:p w14:paraId="66A92968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2A65F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3B8560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01A4131" w14:textId="77777777" w:rsidTr="00FE7328">
        <w:trPr>
          <w:trHeight w:val="234"/>
        </w:trPr>
        <w:tc>
          <w:tcPr>
            <w:tcW w:w="1122" w:type="dxa"/>
          </w:tcPr>
          <w:p w14:paraId="774D301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73C072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4EB409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879735E" w14:textId="77777777" w:rsidTr="00FE7328">
        <w:trPr>
          <w:trHeight w:val="234"/>
        </w:trPr>
        <w:tc>
          <w:tcPr>
            <w:tcW w:w="1122" w:type="dxa"/>
          </w:tcPr>
          <w:p w14:paraId="1A43C83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564065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9554D0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D00A579" w14:textId="77777777" w:rsidTr="00FE7328">
        <w:trPr>
          <w:trHeight w:val="234"/>
        </w:trPr>
        <w:tc>
          <w:tcPr>
            <w:tcW w:w="1122" w:type="dxa"/>
          </w:tcPr>
          <w:p w14:paraId="264BA4D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F0038E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692E8F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6A4CCBC4" w14:textId="77777777" w:rsidTr="00FE7328">
        <w:trPr>
          <w:trHeight w:val="234"/>
        </w:trPr>
        <w:tc>
          <w:tcPr>
            <w:tcW w:w="1122" w:type="dxa"/>
          </w:tcPr>
          <w:p w14:paraId="2CD8E6F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820E9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1B8D19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C07DE24" w14:textId="77777777" w:rsidTr="00FE7328">
        <w:trPr>
          <w:trHeight w:val="234"/>
        </w:trPr>
        <w:tc>
          <w:tcPr>
            <w:tcW w:w="1122" w:type="dxa"/>
          </w:tcPr>
          <w:p w14:paraId="1F32167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F949B2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3115C1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8A644C1" w14:textId="77777777" w:rsidTr="00FE7328">
        <w:trPr>
          <w:trHeight w:val="234"/>
        </w:trPr>
        <w:tc>
          <w:tcPr>
            <w:tcW w:w="1122" w:type="dxa"/>
          </w:tcPr>
          <w:p w14:paraId="69E87D4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71A431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58BA0D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50E9CE3" w14:textId="77777777" w:rsidTr="00FE7328">
        <w:trPr>
          <w:trHeight w:val="234"/>
        </w:trPr>
        <w:tc>
          <w:tcPr>
            <w:tcW w:w="1122" w:type="dxa"/>
          </w:tcPr>
          <w:p w14:paraId="5DA8622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FC9407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6B9E83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6EBACE0" w14:textId="77777777" w:rsidTr="00FE7328">
        <w:trPr>
          <w:trHeight w:val="234"/>
        </w:trPr>
        <w:tc>
          <w:tcPr>
            <w:tcW w:w="1122" w:type="dxa"/>
          </w:tcPr>
          <w:p w14:paraId="3CA5839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4B4EFA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C5A7FF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AAFCCCD" w14:textId="77777777" w:rsidTr="00FE7328">
        <w:trPr>
          <w:trHeight w:val="234"/>
        </w:trPr>
        <w:tc>
          <w:tcPr>
            <w:tcW w:w="1122" w:type="dxa"/>
          </w:tcPr>
          <w:p w14:paraId="2A53E32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F3EC1A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5975BF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2FE7B70" w14:textId="77777777" w:rsidTr="00FE7328">
        <w:trPr>
          <w:trHeight w:val="234"/>
        </w:trPr>
        <w:tc>
          <w:tcPr>
            <w:tcW w:w="1122" w:type="dxa"/>
          </w:tcPr>
          <w:p w14:paraId="3550A58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1EBB3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A60147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C7B722B" w14:textId="77777777" w:rsidTr="00FE7328">
        <w:trPr>
          <w:trHeight w:val="234"/>
        </w:trPr>
        <w:tc>
          <w:tcPr>
            <w:tcW w:w="1122" w:type="dxa"/>
          </w:tcPr>
          <w:p w14:paraId="07D25FE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CB660E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BAFA5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39B37B8" w14:textId="77777777" w:rsidTr="00FE7328">
        <w:trPr>
          <w:trHeight w:val="234"/>
        </w:trPr>
        <w:tc>
          <w:tcPr>
            <w:tcW w:w="1122" w:type="dxa"/>
          </w:tcPr>
          <w:p w14:paraId="36D7B5C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C64C10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04DCC1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7E02DDB" w14:textId="77777777" w:rsidTr="00FE7328">
        <w:trPr>
          <w:trHeight w:val="234"/>
        </w:trPr>
        <w:tc>
          <w:tcPr>
            <w:tcW w:w="1122" w:type="dxa"/>
          </w:tcPr>
          <w:p w14:paraId="44B54B8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A1EA6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4F4A16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DEB8C0C" w14:textId="77777777" w:rsidTr="00FE7328">
        <w:trPr>
          <w:trHeight w:val="234"/>
        </w:trPr>
        <w:tc>
          <w:tcPr>
            <w:tcW w:w="1122" w:type="dxa"/>
          </w:tcPr>
          <w:p w14:paraId="2E4BEAB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1779B1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4856E7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28A3319" w14:textId="77777777" w:rsidTr="00FE7328">
        <w:trPr>
          <w:trHeight w:val="234"/>
        </w:trPr>
        <w:tc>
          <w:tcPr>
            <w:tcW w:w="1122" w:type="dxa"/>
          </w:tcPr>
          <w:p w14:paraId="7068606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F474A8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D02E14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99A0E8C" w14:textId="77777777" w:rsidTr="00FE7328">
        <w:trPr>
          <w:trHeight w:val="234"/>
        </w:trPr>
        <w:tc>
          <w:tcPr>
            <w:tcW w:w="1122" w:type="dxa"/>
            <w:tcBorders>
              <w:bottom w:val="single" w:sz="4" w:space="0" w:color="auto"/>
            </w:tcBorders>
          </w:tcPr>
          <w:p w14:paraId="5AD6FDA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04CECD8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CAED12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7373EDE7" w14:textId="77777777" w:rsidTr="00FE7328">
        <w:trPr>
          <w:trHeight w:val="72"/>
        </w:trPr>
        <w:tc>
          <w:tcPr>
            <w:tcW w:w="1122" w:type="dxa"/>
            <w:tcBorders>
              <w:bottom w:val="single" w:sz="4" w:space="0" w:color="auto"/>
            </w:tcBorders>
          </w:tcPr>
          <w:p w14:paraId="162CDAB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51D0623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255DFB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</w:tbl>
    <w:p w14:paraId="5F2BF8BB" w14:textId="77777777" w:rsidR="00304D2E" w:rsidRPr="000031DF" w:rsidRDefault="00304D2E" w:rsidP="000031DF"/>
    <w:sectPr w:rsidR="00304D2E" w:rsidRPr="000031DF" w:rsidSect="00AD7CA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440" w:right="1584" w:bottom="720" w:left="1584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745C8" w14:textId="77777777" w:rsidR="00AD7CA3" w:rsidRDefault="00AD7CA3">
      <w:r>
        <w:separator/>
      </w:r>
    </w:p>
  </w:endnote>
  <w:endnote w:type="continuationSeparator" w:id="0">
    <w:p w14:paraId="3AE3DCD2" w14:textId="77777777" w:rsidR="00AD7CA3" w:rsidRDefault="00AD7CA3">
      <w:r>
        <w:continuationSeparator/>
      </w:r>
    </w:p>
  </w:endnote>
  <w:endnote w:type="continuationNotice" w:id="1">
    <w:p w14:paraId="278BD698" w14:textId="77777777" w:rsidR="00AD7CA3" w:rsidRDefault="00AD7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52FB" w14:textId="77777777" w:rsidR="003B5B23" w:rsidRDefault="003B5B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DDFC5" w14:textId="77777777" w:rsidR="003B5B23" w:rsidRDefault="003B5B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7F554FD2" w14:textId="77777777" w:rsidTr="0037042B">
      <w:trPr>
        <w:trHeight w:val="1354"/>
      </w:trPr>
      <w:tc>
        <w:tcPr>
          <w:tcW w:w="3110" w:type="dxa"/>
        </w:tcPr>
        <w:p w14:paraId="55318494" w14:textId="14FB4ECA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36B6A751" w14:textId="32B997A4" w:rsidR="001525CD" w:rsidRPr="00215EE1" w:rsidRDefault="001525CD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6DDE2C45" w14:textId="3621334B" w:rsidR="001525CD" w:rsidRPr="00215EE1" w:rsidRDefault="001525CD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06E415C4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92A6D" w14:textId="77777777" w:rsidR="00AD7CA3" w:rsidRDefault="00AD7CA3">
      <w:r>
        <w:separator/>
      </w:r>
    </w:p>
  </w:footnote>
  <w:footnote w:type="continuationSeparator" w:id="0">
    <w:p w14:paraId="2C373D9B" w14:textId="77777777" w:rsidR="00AD7CA3" w:rsidRDefault="00AD7CA3">
      <w:r>
        <w:continuationSeparator/>
      </w:r>
    </w:p>
  </w:footnote>
  <w:footnote w:type="continuationNotice" w:id="1">
    <w:p w14:paraId="517A0FE9" w14:textId="77777777" w:rsidR="00AD7CA3" w:rsidRDefault="00AD7C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472A" w14:textId="77777777" w:rsidR="003B5B23" w:rsidRDefault="003B5B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F71E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3FAE0700" w14:textId="77777777" w:rsidR="001525CD" w:rsidRDefault="001525CD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7B9098E1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A5543DC" w14:textId="77777777" w:rsidR="001525CD" w:rsidRDefault="001525CD"/>
      </w:tc>
      <w:tc>
        <w:tcPr>
          <w:tcW w:w="3288" w:type="dxa"/>
        </w:tcPr>
        <w:p w14:paraId="041903D3" w14:textId="77777777" w:rsidR="001525CD" w:rsidRDefault="000760D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D4A1427" wp14:editId="0DF3D9C3">
                <wp:extent cx="685800" cy="685800"/>
                <wp:effectExtent l="0" t="0" r="0" b="0"/>
                <wp:docPr id="3" name="Picture 3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4EB47245" w14:textId="77777777" w:rsidR="001525CD" w:rsidRDefault="001525CD"/>
      </w:tc>
    </w:tr>
    <w:tr w:rsidR="001525CD" w14:paraId="16664A0F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545EB71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7C08B0E6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33EC9A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1525CD" w14:paraId="3FE8A104" w14:textId="77777777">
      <w:trPr>
        <w:jc w:val="center"/>
      </w:trPr>
      <w:tc>
        <w:tcPr>
          <w:tcW w:w="3086" w:type="dxa"/>
          <w:gridSpan w:val="2"/>
        </w:tcPr>
        <w:p w14:paraId="7477698D" w14:textId="3F3131DA" w:rsidR="001525CD" w:rsidRDefault="003B5B23">
          <w:pPr>
            <w:spacing w:before="120"/>
            <w:jc w:val="center"/>
            <w:rPr>
              <w:spacing w:val="-14"/>
              <w:sz w:val="22"/>
            </w:rPr>
          </w:pPr>
          <w:r w:rsidRPr="003B5B23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24194C1F" w14:textId="77777777" w:rsidR="001525CD" w:rsidRDefault="001525CD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D3D9D" w14:paraId="42C33DF8" w14:textId="77777777" w:rsidTr="000D3D9D">
            <w:trPr>
              <w:jc w:val="center"/>
            </w:trPr>
            <w:tc>
              <w:tcPr>
                <w:tcW w:w="3288" w:type="dxa"/>
              </w:tcPr>
              <w:p w14:paraId="29B93F6F" w14:textId="77777777" w:rsidR="009173EB" w:rsidRDefault="007A796B" w:rsidP="000D3D9D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798A0B83" w14:textId="10911AAE" w:rsidR="001525CD" w:rsidRDefault="001525CD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1525CD" w14:paraId="074C6805" w14:textId="77777777">
      <w:trPr>
        <w:trHeight w:val="152"/>
        <w:jc w:val="center"/>
      </w:trPr>
      <w:tc>
        <w:tcPr>
          <w:tcW w:w="3086" w:type="dxa"/>
          <w:gridSpan w:val="2"/>
        </w:tcPr>
        <w:p w14:paraId="5A75FD2E" w14:textId="77777777" w:rsidR="001525CD" w:rsidRDefault="001525CD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B7EA8AC" w14:textId="77777777" w:rsidR="001525CD" w:rsidRDefault="001525CD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4519BBF4" w14:textId="77777777" w:rsidR="001525CD" w:rsidRDefault="001525CD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93F3C45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F43215D"/>
    <w:multiLevelType w:val="hybridMultilevel"/>
    <w:tmpl w:val="50A65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8D6152"/>
    <w:multiLevelType w:val="hybridMultilevel"/>
    <w:tmpl w:val="AEA2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25026960">
    <w:abstractNumId w:val="16"/>
  </w:num>
  <w:num w:numId="2" w16cid:durableId="1322657913">
    <w:abstractNumId w:val="13"/>
  </w:num>
  <w:num w:numId="3" w16cid:durableId="1892106671">
    <w:abstractNumId w:val="2"/>
  </w:num>
  <w:num w:numId="4" w16cid:durableId="1919288170">
    <w:abstractNumId w:val="5"/>
  </w:num>
  <w:num w:numId="5" w16cid:durableId="326061219">
    <w:abstractNumId w:val="7"/>
  </w:num>
  <w:num w:numId="6" w16cid:durableId="911232303">
    <w:abstractNumId w:val="12"/>
  </w:num>
  <w:num w:numId="7" w16cid:durableId="1507864095">
    <w:abstractNumId w:val="15"/>
  </w:num>
  <w:num w:numId="8" w16cid:durableId="623849604">
    <w:abstractNumId w:val="14"/>
  </w:num>
  <w:num w:numId="9" w16cid:durableId="1879663681">
    <w:abstractNumId w:val="8"/>
  </w:num>
  <w:num w:numId="10" w16cid:durableId="1942565564">
    <w:abstractNumId w:val="4"/>
  </w:num>
  <w:num w:numId="11" w16cid:durableId="184900938">
    <w:abstractNumId w:val="9"/>
  </w:num>
  <w:num w:numId="12" w16cid:durableId="185679729">
    <w:abstractNumId w:val="0"/>
  </w:num>
  <w:num w:numId="13" w16cid:durableId="899444399">
    <w:abstractNumId w:val="11"/>
  </w:num>
  <w:num w:numId="14" w16cid:durableId="1739356735">
    <w:abstractNumId w:val="3"/>
  </w:num>
  <w:num w:numId="15" w16cid:durableId="58674506">
    <w:abstractNumId w:val="1"/>
  </w:num>
  <w:num w:numId="16" w16cid:durableId="2046758650">
    <w:abstractNumId w:val="6"/>
  </w:num>
  <w:num w:numId="17" w16cid:durableId="2166670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dataSource r:id="rId2"/>
    <w:odso>
      <w:udl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3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94"/>
    <w:rsid w:val="000031DF"/>
    <w:rsid w:val="00007128"/>
    <w:rsid w:val="00037CDA"/>
    <w:rsid w:val="00041B0B"/>
    <w:rsid w:val="000760D2"/>
    <w:rsid w:val="000A6968"/>
    <w:rsid w:val="000B7BA8"/>
    <w:rsid w:val="000D4189"/>
    <w:rsid w:val="00112528"/>
    <w:rsid w:val="00141CBD"/>
    <w:rsid w:val="001525CD"/>
    <w:rsid w:val="001837B6"/>
    <w:rsid w:val="00212C20"/>
    <w:rsid w:val="00215EE1"/>
    <w:rsid w:val="002566E6"/>
    <w:rsid w:val="00263020"/>
    <w:rsid w:val="00282079"/>
    <w:rsid w:val="002B5CEB"/>
    <w:rsid w:val="002C5CD4"/>
    <w:rsid w:val="002F7C1C"/>
    <w:rsid w:val="00304D2E"/>
    <w:rsid w:val="003465AE"/>
    <w:rsid w:val="00346CC8"/>
    <w:rsid w:val="00350076"/>
    <w:rsid w:val="003577DB"/>
    <w:rsid w:val="003675F7"/>
    <w:rsid w:val="0037042B"/>
    <w:rsid w:val="00382449"/>
    <w:rsid w:val="00386CA3"/>
    <w:rsid w:val="00386F10"/>
    <w:rsid w:val="003971B3"/>
    <w:rsid w:val="003B5B23"/>
    <w:rsid w:val="003C334E"/>
    <w:rsid w:val="003D0C1D"/>
    <w:rsid w:val="003D33E4"/>
    <w:rsid w:val="003F4826"/>
    <w:rsid w:val="004040A2"/>
    <w:rsid w:val="00404D7C"/>
    <w:rsid w:val="00457922"/>
    <w:rsid w:val="004D4565"/>
    <w:rsid w:val="00533B05"/>
    <w:rsid w:val="0054465F"/>
    <w:rsid w:val="005C0EC1"/>
    <w:rsid w:val="005C561D"/>
    <w:rsid w:val="005D3694"/>
    <w:rsid w:val="0062413C"/>
    <w:rsid w:val="00645C7C"/>
    <w:rsid w:val="00683A89"/>
    <w:rsid w:val="00697022"/>
    <w:rsid w:val="006D0737"/>
    <w:rsid w:val="00797EFD"/>
    <w:rsid w:val="007A796B"/>
    <w:rsid w:val="007C7427"/>
    <w:rsid w:val="007D324E"/>
    <w:rsid w:val="00813148"/>
    <w:rsid w:val="00842AC6"/>
    <w:rsid w:val="0086421E"/>
    <w:rsid w:val="008854D5"/>
    <w:rsid w:val="008E4165"/>
    <w:rsid w:val="008E7839"/>
    <w:rsid w:val="009173EB"/>
    <w:rsid w:val="009400FB"/>
    <w:rsid w:val="00941B2F"/>
    <w:rsid w:val="00992E42"/>
    <w:rsid w:val="009B26C9"/>
    <w:rsid w:val="009B555C"/>
    <w:rsid w:val="00A0761E"/>
    <w:rsid w:val="00A30A3F"/>
    <w:rsid w:val="00A71375"/>
    <w:rsid w:val="00AA148E"/>
    <w:rsid w:val="00AD7CA3"/>
    <w:rsid w:val="00AE2421"/>
    <w:rsid w:val="00B10CD1"/>
    <w:rsid w:val="00B965A9"/>
    <w:rsid w:val="00BB0C3A"/>
    <w:rsid w:val="00BD5088"/>
    <w:rsid w:val="00C1456E"/>
    <w:rsid w:val="00CA7639"/>
    <w:rsid w:val="00CE78DB"/>
    <w:rsid w:val="00D229C7"/>
    <w:rsid w:val="00D239CE"/>
    <w:rsid w:val="00D46029"/>
    <w:rsid w:val="00D85EE8"/>
    <w:rsid w:val="00D9218B"/>
    <w:rsid w:val="00DA43CD"/>
    <w:rsid w:val="00DB1EB1"/>
    <w:rsid w:val="00DD18FB"/>
    <w:rsid w:val="00DF52EB"/>
    <w:rsid w:val="00E007E0"/>
    <w:rsid w:val="00E02141"/>
    <w:rsid w:val="00E255F1"/>
    <w:rsid w:val="00E353D1"/>
    <w:rsid w:val="00E73226"/>
    <w:rsid w:val="00E86F7C"/>
    <w:rsid w:val="00EA2F31"/>
    <w:rsid w:val="00EC7E59"/>
    <w:rsid w:val="00EE77A4"/>
    <w:rsid w:val="00EF4958"/>
    <w:rsid w:val="00EF7854"/>
    <w:rsid w:val="00F106E7"/>
    <w:rsid w:val="00F44F65"/>
    <w:rsid w:val="00F52ADC"/>
    <w:rsid w:val="00FA39A2"/>
    <w:rsid w:val="00FC66D4"/>
    <w:rsid w:val="00FD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CC3DAB"/>
  <w14:defaultImageDpi w14:val="300"/>
  <w15:chartTrackingRefBased/>
  <w15:docId w15:val="{9F9DD28F-44DA-4128-9E83-81F7527D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031DF"/>
    <w:rPr>
      <w:sz w:val="24"/>
    </w:rPr>
  </w:style>
  <w:style w:type="paragraph" w:styleId="Title">
    <w:name w:val="Title"/>
    <w:basedOn w:val="Normal"/>
    <w:link w:val="TitleChar"/>
    <w:qFormat/>
    <w:rsid w:val="000031DF"/>
    <w:pPr>
      <w:widowControl w:val="0"/>
      <w:jc w:val="center"/>
    </w:pPr>
    <w:rPr>
      <w:rFonts w:ascii="Helvetica" w:hAnsi="Helvetica"/>
      <w:b/>
      <w:snapToGrid w:val="0"/>
      <w:sz w:val="22"/>
    </w:rPr>
  </w:style>
  <w:style w:type="character" w:customStyle="1" w:styleId="TitleChar">
    <w:name w:val="Title Char"/>
    <w:basedOn w:val="DefaultParagraphFont"/>
    <w:link w:val="Title"/>
    <w:rsid w:val="000031DF"/>
    <w:rPr>
      <w:rFonts w:ascii="Helvetica" w:hAnsi="Helvetica"/>
      <w:b/>
      <w:snapToGrid w:val="0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12528"/>
    <w:rPr>
      <w:color w:val="605E5C"/>
      <w:shd w:val="clear" w:color="auto" w:fill="E1DFDD"/>
    </w:rPr>
  </w:style>
  <w:style w:type="paragraph" w:customStyle="1" w:styleId="Default">
    <w:name w:val="Default"/>
    <w:rsid w:val="008642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4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421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35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ncdot.gov/dot/directory/authenticated/UnitPage.aspx?id=2821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apps.ncdot.gov/dot/directory/authenticated/ToC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intshopccb@ncdot.gov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apps.ncdot.gov/dot/directory/authenticated/UnitPage.aspx?id=4150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nnect.ncdot.gov/projects/Roadway/RoadwayDesignAdministrativeDocuments/2-11-2021_NCDOT_Construction_Revision_Memo.pdf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2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5%20Post%20Let%20-%20Merged\Construction%20Revision%20(New%20Pay%20Item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531E37-D639-48E6-BAD3-CEEDC1744123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AFD65EFE-C7A1-42B7-8B76-157F540FF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C4A581-2D41-4400-993C-0EF2D1CF9D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Construction Revision (New Pay Items).dotx</Template>
  <TotalTime>14</TotalTime>
  <Pages>2</Pages>
  <Words>255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3219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13</cp:revision>
  <cp:lastPrinted>2017-01-23T22:31:00Z</cp:lastPrinted>
  <dcterms:created xsi:type="dcterms:W3CDTF">2022-05-12T14:41:00Z</dcterms:created>
  <dcterms:modified xsi:type="dcterms:W3CDTF">2025-07-10T17:42:00Z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